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4F2DA" w14:textId="77777777" w:rsidR="00D67386" w:rsidRDefault="00A3327F" w:rsidP="00D67386">
      <w:pPr>
        <w:pStyle w:val="Title"/>
      </w:pPr>
      <w:r>
        <w:t>Titelblatt der Arbeit</w:t>
      </w:r>
    </w:p>
    <w:p w14:paraId="018540CF" w14:textId="77777777" w:rsidR="00D67386" w:rsidRDefault="00D67386" w:rsidP="00D67386">
      <w:r>
        <w:t>Mit Ihrem Namen und Angaben Klasse, Datum, Fach</w:t>
      </w:r>
    </w:p>
    <w:p w14:paraId="7013EDBC" w14:textId="77777777" w:rsidR="00D67386" w:rsidRPr="00D67386" w:rsidRDefault="00D67386" w:rsidP="00D67386">
      <w:pPr>
        <w:rPr>
          <w:i/>
          <w:iCs/>
        </w:rPr>
      </w:pPr>
      <w:r w:rsidRPr="00D67386">
        <w:rPr>
          <w:i/>
          <w:iCs/>
        </w:rPr>
        <w:t xml:space="preserve">Abschnittumbruch </w:t>
      </w:r>
    </w:p>
    <w:p w14:paraId="479434E6" w14:textId="77777777" w:rsidR="00FA0F6E" w:rsidRPr="004541FB" w:rsidRDefault="00FA0F6E" w:rsidP="00FA0F6E">
      <w:pPr>
        <w:pStyle w:val="Heading1"/>
      </w:pPr>
      <w:r>
        <w:t>Einleitung</w:t>
      </w:r>
    </w:p>
    <w:p w14:paraId="1BBE46EE" w14:textId="77777777" w:rsidR="00FA0F6E" w:rsidRDefault="00FA0F6E" w:rsidP="00FA0F6E">
      <w:r>
        <w:t xml:space="preserve">Heute erstellen Sie eine Vorlage für Ihre zukünftigen Arbeiten an der KSWE. </w:t>
      </w:r>
    </w:p>
    <w:p w14:paraId="6DB3D719" w14:textId="77777777" w:rsidR="00FA0F6E" w:rsidRDefault="00FA0F6E" w:rsidP="00FA0F6E">
      <w:pPr>
        <w:pStyle w:val="ListParagraph"/>
        <w:numPr>
          <w:ilvl w:val="0"/>
          <w:numId w:val="2"/>
        </w:numPr>
      </w:pPr>
      <w:r>
        <w:t>Word-Dateien haben die Dateiendung .docx</w:t>
      </w:r>
    </w:p>
    <w:p w14:paraId="274FD497" w14:textId="77777777" w:rsidR="00FA0F6E" w:rsidRDefault="00FA0F6E" w:rsidP="00FA0F6E">
      <w:pPr>
        <w:pStyle w:val="ListParagraph"/>
        <w:numPr>
          <w:ilvl w:val="0"/>
          <w:numId w:val="2"/>
        </w:numPr>
      </w:pPr>
      <w:r>
        <w:t>Word-Vorlagen haben die Dateiendung .dotx</w:t>
      </w:r>
    </w:p>
    <w:p w14:paraId="3C9B7E18" w14:textId="77777777" w:rsidR="00FA0F6E" w:rsidRDefault="00FA0F6E" w:rsidP="00FA0F6E">
      <w:r>
        <w:t xml:space="preserve">Der Hauptvorteil ein Dokument als Vorlage zu speichern, ist, dass Sie die Datei im Dateiexplorer doppelklicken können und Word </w:t>
      </w:r>
      <w:r w:rsidRPr="00C8581D">
        <w:rPr>
          <w:b/>
          <w:bCs/>
        </w:rPr>
        <w:t>automatisch ein neues Dokument erstellen</w:t>
      </w:r>
      <w:r>
        <w:t>.</w:t>
      </w:r>
    </w:p>
    <w:p w14:paraId="3441455F" w14:textId="77777777" w:rsidR="00FA0F6E" w:rsidRDefault="00FA0F6E" w:rsidP="00FA0F6E">
      <w:r>
        <w:t>Ich gebe Ihnen hier jetzt Schritte vor, wie Sie aus diesem Dokument Ihre Vorlage erstellen können.</w:t>
      </w:r>
    </w:p>
    <w:p w14:paraId="470F2182" w14:textId="77777777" w:rsidR="00FA0F6E" w:rsidRDefault="00FA0F6E" w:rsidP="00FA0F6E">
      <w:pPr>
        <w:pStyle w:val="Schritt"/>
      </w:pPr>
      <w:r>
        <w:t>Speichern Sie dieses Dokument als Word-Vorlage (.dotx)</w:t>
      </w:r>
    </w:p>
    <w:p w14:paraId="2A854375" w14:textId="77777777" w:rsidR="00FA0F6E" w:rsidRDefault="00FA0F6E" w:rsidP="00FA0F6E">
      <w:pPr>
        <w:pStyle w:val="Heading1"/>
      </w:pPr>
      <w:r>
        <w:t>Das Dokument als Ganzes mit Abschnitten strukturieren</w:t>
      </w:r>
    </w:p>
    <w:p w14:paraId="5579A111" w14:textId="77777777" w:rsidR="00FA0F6E" w:rsidRDefault="00FA0F6E" w:rsidP="00FA0F6E">
      <w:pPr>
        <w:pStyle w:val="Heading2"/>
      </w:pPr>
      <w:r>
        <w:t>Abschnitte einfügen</w:t>
      </w:r>
    </w:p>
    <w:p w14:paraId="3624E08B" w14:textId="77777777" w:rsidR="00FA0F6E" w:rsidRPr="00D67386" w:rsidRDefault="00FA0F6E" w:rsidP="00FA0F6E">
      <w:r>
        <w:t>In Word können Sie das Dokument in Abschnitt aufteilen. Jeder Abschnitt kann ein separates Seitenlayout haben – inklusive eigene Kopf- und Fusszeilen.</w:t>
      </w:r>
    </w:p>
    <w:p w14:paraId="3FC70665" w14:textId="77777777" w:rsidR="00FA0F6E" w:rsidRDefault="00FA0F6E" w:rsidP="00FA0F6E">
      <w:pPr>
        <w:pStyle w:val="Schritt"/>
      </w:pPr>
      <w:r>
        <w:t>Ersetzen Sie «Abschnittumbruch» zu Beginn dieses Dokuments mit einem echten Abschnittumbruch auf die nächste Seite. Den finden Sie unter Layout &gt; Umbrüche</w:t>
      </w:r>
    </w:p>
    <w:p w14:paraId="514D189F" w14:textId="77777777" w:rsidR="00FA0F6E" w:rsidRDefault="00FA0F6E" w:rsidP="00FA0F6E">
      <w:pPr>
        <w:pStyle w:val="Schritt"/>
      </w:pPr>
      <w:r>
        <w:t>Gestalten Sie Ihr Titelblatt so, dass der Titel in der Mitte der Seite steht. Wählen Sie eine Schriftart, die Ihnen gefällt. Unter den Titel schreiben Sie Ihre Angaben.</w:t>
      </w:r>
    </w:p>
    <w:p w14:paraId="15B673FD" w14:textId="77777777" w:rsidR="00FA0F6E" w:rsidRDefault="00FA0F6E" w:rsidP="00FA0F6E">
      <w:pPr>
        <w:pStyle w:val="Heading2"/>
      </w:pPr>
      <w:r>
        <w:t>Nur einem Abschnitt Seitenzahlen geben</w:t>
      </w:r>
    </w:p>
    <w:p w14:paraId="138C7DCA" w14:textId="77777777" w:rsidR="00FA0F6E" w:rsidRDefault="00FA0F6E" w:rsidP="00FA0F6E">
      <w:pPr>
        <w:pStyle w:val="Schritt"/>
      </w:pPr>
      <w:r>
        <w:t>Fügen Sie dem zweiten Abschnitt eine Kopf- und Fusszeile hinzu</w:t>
      </w:r>
    </w:p>
    <w:p w14:paraId="0FC26FCC" w14:textId="77777777" w:rsidR="00FA0F6E" w:rsidRDefault="00FA0F6E" w:rsidP="00FA0F6E">
      <w:pPr>
        <w:pStyle w:val="Schritt"/>
        <w:numPr>
          <w:ilvl w:val="0"/>
          <w:numId w:val="0"/>
        </w:numPr>
      </w:pPr>
      <w:r>
        <w:t>Aktuell sind die Kopf- und Fusszeilen noch verknüpft. Aber dank der Abschnitte können wir das aufheben!</w:t>
      </w:r>
    </w:p>
    <w:p w14:paraId="3147AE8A" w14:textId="77777777" w:rsidR="00FA0F6E" w:rsidRDefault="00FA0F6E" w:rsidP="00FA0F6E">
      <w:pPr>
        <w:pStyle w:val="Schritt"/>
      </w:pPr>
      <w:r>
        <w:t>Heben Sie die Verknüpfung der Kopf- und Fusszeilen auf. Klicken Sie dazu in die Kopfzeile resp. die Fusszeile im zweiten Abschnitt, gegen Sie zum Tab «Kopf- und Fusszeile» &gt; Navigation &gt; «Wie vorherige»</w:t>
      </w:r>
    </w:p>
    <w:p w14:paraId="25FFBE46" w14:textId="77777777" w:rsidR="00FA0F6E" w:rsidRDefault="00FA0F6E" w:rsidP="00FA0F6E">
      <w:pPr>
        <w:pStyle w:val="Schritt"/>
        <w:numPr>
          <w:ilvl w:val="0"/>
          <w:numId w:val="0"/>
        </w:numPr>
      </w:pPr>
      <w:r>
        <w:t>Jetzt können Sie eine Kopf- und Fusszeile hinzufügen, die nicht auf das Titelblatt übertragen wird.</w:t>
      </w:r>
    </w:p>
    <w:p w14:paraId="5F334A9C" w14:textId="77777777" w:rsidR="00FA0F6E" w:rsidRDefault="00FA0F6E" w:rsidP="00FA0F6E">
      <w:pPr>
        <w:pStyle w:val="Schritt"/>
      </w:pPr>
      <w:r>
        <w:t>Fügen Sie im zweiten Teil (dem Körper des Dokuments) eine Kopf- und Fusszeile ein, so wie Sie das schön finden. Typischerweise gehört dazu Ihr Name, der Name der Arbeit, sowie die Seitenzahl – oft also das Gleiche wie auf dem Titelblatt.</w:t>
      </w:r>
    </w:p>
    <w:p w14:paraId="4DC231F1" w14:textId="77777777" w:rsidR="00FA0F6E" w:rsidRDefault="00FA0F6E" w:rsidP="00FA0F6E">
      <w:pPr>
        <w:pStyle w:val="Heading2"/>
      </w:pPr>
      <w:r>
        <w:lastRenderedPageBreak/>
        <w:t>Mit Quellen arbeiten</w:t>
      </w:r>
    </w:p>
    <w:p w14:paraId="2E02BA47" w14:textId="77777777" w:rsidR="00FA0F6E" w:rsidRPr="00975E87" w:rsidRDefault="00FA0F6E" w:rsidP="00FA0F6E">
      <w:pPr>
        <w:pStyle w:val="NormalWeb"/>
        <w:rPr>
          <w:rFonts w:ascii="Calibri" w:hAnsi="Calibri" w:cs="Calibri"/>
          <w:color w:val="000000"/>
          <w:sz w:val="22"/>
        </w:rPr>
      </w:pPr>
      <w:r w:rsidRPr="00975E87">
        <w:rPr>
          <w:rFonts w:ascii="Calibri" w:hAnsi="Calibri" w:cs="Calibri"/>
          <w:color w:val="000000"/>
          <w:sz w:val="22"/>
        </w:rPr>
        <w:t xml:space="preserve">Wissenschaftlich arbeiten bedeutet, Aussagen mit </w:t>
      </w:r>
      <w:r w:rsidRPr="00975E87">
        <w:rPr>
          <w:rStyle w:val="Strong"/>
          <w:rFonts w:ascii="Calibri" w:hAnsi="Calibri" w:cs="Calibri"/>
          <w:color w:val="000000"/>
          <w:sz w:val="22"/>
        </w:rPr>
        <w:t>verlässlichen Quellen</w:t>
      </w:r>
      <w:r w:rsidRPr="00975E87">
        <w:rPr>
          <w:rFonts w:ascii="Calibri" w:hAnsi="Calibri" w:cs="Calibri"/>
          <w:color w:val="000000"/>
          <w:sz w:val="22"/>
        </w:rPr>
        <w:t xml:space="preserve"> zu belegen. Dafür gibt es verschiedene </w:t>
      </w:r>
      <w:r w:rsidRPr="00975E87">
        <w:rPr>
          <w:rStyle w:val="Strong"/>
          <w:rFonts w:ascii="Calibri" w:hAnsi="Calibri" w:cs="Calibri"/>
          <w:color w:val="000000"/>
          <w:sz w:val="22"/>
        </w:rPr>
        <w:t>Zitierstile</w:t>
      </w:r>
      <w:r w:rsidRPr="00975E87">
        <w:rPr>
          <w:rFonts w:ascii="Calibri" w:hAnsi="Calibri" w:cs="Calibri"/>
          <w:color w:val="000000"/>
          <w:sz w:val="22"/>
        </w:rPr>
        <w:t>, die sich in der Darstellung unterscheiden. Zwei häufig genutzte Methoden sind:</w:t>
      </w:r>
    </w:p>
    <w:p w14:paraId="39B0F376" w14:textId="77777777" w:rsidR="00FA0F6E" w:rsidRPr="00975E87" w:rsidRDefault="00FA0F6E" w:rsidP="00FA0F6E">
      <w:pPr>
        <w:pStyle w:val="Heading2"/>
      </w:pPr>
      <w:r w:rsidRPr="00975E87">
        <w:t>1. Fussnoten-Zitierung (z. B. Chicago-Stil)</w:t>
      </w:r>
    </w:p>
    <w:p w14:paraId="5478BC26" w14:textId="77777777" w:rsidR="00FA0F6E" w:rsidRPr="00975E87" w:rsidRDefault="00FA0F6E" w:rsidP="00FA0F6E">
      <w:pPr>
        <w:pStyle w:val="NormalWeb"/>
        <w:rPr>
          <w:rFonts w:ascii="Calibri" w:hAnsi="Calibri" w:cs="Calibri"/>
          <w:color w:val="000000"/>
          <w:sz w:val="22"/>
        </w:rPr>
      </w:pPr>
      <w:r w:rsidRPr="00975E87">
        <w:rPr>
          <w:rFonts w:ascii="Calibri" w:hAnsi="Calibri" w:cs="Calibri"/>
          <w:color w:val="000000"/>
          <w:sz w:val="22"/>
        </w:rPr>
        <w:t>Bei dieser Methode wird die Quelle in einer Fussnote angegeben. So können Sie die Quelle direkt unter der Seite sehen, ohne den Lesefluss zu stören.</w:t>
      </w:r>
    </w:p>
    <w:p w14:paraId="36D6E62E" w14:textId="77777777" w:rsidR="00FA0F6E" w:rsidRPr="00975E87" w:rsidRDefault="00FA0F6E" w:rsidP="00FA0F6E">
      <w:pPr>
        <w:pStyle w:val="NormalWeb"/>
        <w:rPr>
          <w:rFonts w:ascii="Calibri" w:hAnsi="Calibri" w:cs="Calibri"/>
          <w:color w:val="000000"/>
          <w:sz w:val="22"/>
        </w:rPr>
      </w:pPr>
      <w:r w:rsidRPr="00975E87">
        <w:rPr>
          <w:rStyle w:val="Strong"/>
          <w:rFonts w:ascii="Calibri" w:hAnsi="Calibri" w:cs="Calibri"/>
          <w:color w:val="000000"/>
          <w:sz w:val="22"/>
        </w:rPr>
        <w:t>Beispiel:</w:t>
      </w:r>
    </w:p>
    <w:p w14:paraId="6D494D86" w14:textId="77777777" w:rsidR="00FA0F6E" w:rsidRDefault="00FA0F6E" w:rsidP="00FA0F6E">
      <w:pPr>
        <w:pStyle w:val="NormalWeb"/>
        <w:rPr>
          <w:rFonts w:ascii="Calibri" w:hAnsi="Calibri" w:cs="Calibri"/>
          <w:color w:val="000000"/>
          <w:sz w:val="22"/>
        </w:rPr>
      </w:pPr>
      <w:r w:rsidRPr="00975E87">
        <w:rPr>
          <w:rFonts w:ascii="Calibri" w:hAnsi="Calibri" w:cs="Calibri"/>
          <w:color w:val="000000"/>
          <w:sz w:val="22"/>
        </w:rPr>
        <w:t>„Die Digitalisierung verändert die Arbeitswelt grundlegend.“¹</w:t>
      </w:r>
    </w:p>
    <w:p w14:paraId="302FED37" w14:textId="77777777" w:rsidR="00FA0F6E" w:rsidRPr="00975E87" w:rsidRDefault="00FA0F6E" w:rsidP="00FA0F6E">
      <w:pPr>
        <w:pStyle w:val="NormalWeb"/>
        <w:rPr>
          <w:rFonts w:ascii="Calibri" w:hAnsi="Calibri" w:cs="Calibri"/>
          <w:color w:val="000000"/>
          <w:sz w:val="22"/>
        </w:rPr>
      </w:pPr>
      <w:r w:rsidRPr="00975E87">
        <w:rPr>
          <w:rFonts w:ascii="Calibri" w:hAnsi="Calibri" w:cs="Calibri"/>
          <w:color w:val="000000"/>
          <w:sz w:val="22"/>
        </w:rPr>
        <w:t xml:space="preserve">¹ Müller, Hans: </w:t>
      </w:r>
      <w:r w:rsidRPr="00975E87">
        <w:rPr>
          <w:rStyle w:val="Emphasis"/>
          <w:rFonts w:ascii="Calibri" w:hAnsi="Calibri" w:cs="Calibri"/>
          <w:color w:val="000000"/>
          <w:sz w:val="22"/>
        </w:rPr>
        <w:t>Digitale Transformation</w:t>
      </w:r>
      <w:r w:rsidRPr="00975E87">
        <w:rPr>
          <w:rFonts w:ascii="Calibri" w:hAnsi="Calibri" w:cs="Calibri"/>
          <w:color w:val="000000"/>
          <w:sz w:val="22"/>
        </w:rPr>
        <w:t>, Springer Verlag, 2021.</w:t>
      </w:r>
    </w:p>
    <w:p w14:paraId="39AC213C" w14:textId="77777777" w:rsidR="00FA0F6E" w:rsidRDefault="00FA0F6E" w:rsidP="00FA0F6E">
      <w:pPr>
        <w:pStyle w:val="NormalWeb"/>
        <w:rPr>
          <w:rFonts w:ascii="Calibri" w:hAnsi="Calibri" w:cs="Calibri"/>
          <w:color w:val="000000"/>
          <w:sz w:val="22"/>
        </w:rPr>
      </w:pPr>
      <w:r w:rsidRPr="00975E87">
        <w:rPr>
          <w:rFonts w:ascii="Calibri" w:hAnsi="Calibri" w:cs="Calibri"/>
          <w:color w:val="000000"/>
          <w:sz w:val="22"/>
        </w:rPr>
        <w:t xml:space="preserve">In Word fügen Sie eine Fussnote ein über </w:t>
      </w:r>
      <w:r w:rsidRPr="00975E87">
        <w:rPr>
          <w:rStyle w:val="Strong"/>
          <w:rFonts w:ascii="Calibri" w:hAnsi="Calibri" w:cs="Calibri"/>
          <w:color w:val="000000"/>
          <w:sz w:val="22"/>
        </w:rPr>
        <w:t>Referenzen &gt; Fussnote einfügen</w:t>
      </w:r>
      <w:r w:rsidRPr="00975E87">
        <w:rPr>
          <w:rFonts w:ascii="Calibri" w:hAnsi="Calibri" w:cs="Calibri"/>
          <w:color w:val="000000"/>
          <w:sz w:val="22"/>
        </w:rPr>
        <w:t>. Danach tragen Sie die bibliographischen Angaben ein.</w:t>
      </w:r>
    </w:p>
    <w:p w14:paraId="1B83D4DD" w14:textId="77777777" w:rsidR="00FA0F6E" w:rsidRPr="00975E87" w:rsidRDefault="00FA0F6E" w:rsidP="00FA0F6E">
      <w:pPr>
        <w:pStyle w:val="NormalWeb"/>
        <w:rPr>
          <w:rFonts w:ascii="Calibri" w:hAnsi="Calibri" w:cs="Calibri"/>
          <w:color w:val="000000"/>
          <w:sz w:val="22"/>
        </w:rPr>
      </w:pPr>
      <w:r w:rsidRPr="00975E87">
        <w:rPr>
          <w:rFonts w:ascii="Calibri" w:hAnsi="Calibri" w:cs="Calibri"/>
          <w:color w:val="000000"/>
          <w:sz w:val="22"/>
        </w:rPr>
        <w:t>Am Ende des Dokuments folgt ein Literaturverzeichnis:</w:t>
      </w:r>
    </w:p>
    <w:p w14:paraId="2B89E280" w14:textId="77777777" w:rsidR="00FA0F6E" w:rsidRPr="00975E87" w:rsidRDefault="00FA0F6E" w:rsidP="00FA0F6E">
      <w:pPr>
        <w:pStyle w:val="NormalWeb"/>
        <w:rPr>
          <w:rFonts w:ascii="Calibri" w:hAnsi="Calibri" w:cs="Calibri"/>
          <w:color w:val="000000"/>
          <w:sz w:val="22"/>
        </w:rPr>
      </w:pPr>
      <w:r w:rsidRPr="00975E87">
        <w:rPr>
          <w:rFonts w:ascii="Calibri" w:hAnsi="Calibri" w:cs="Calibri"/>
          <w:color w:val="000000"/>
          <w:sz w:val="22"/>
        </w:rPr>
        <w:t xml:space="preserve">Müller, H. (2021). </w:t>
      </w:r>
      <w:r w:rsidRPr="00975E87">
        <w:rPr>
          <w:rStyle w:val="Emphasis"/>
          <w:rFonts w:ascii="Calibri" w:hAnsi="Calibri" w:cs="Calibri"/>
          <w:color w:val="000000"/>
          <w:sz w:val="22"/>
        </w:rPr>
        <w:t>Digitale Transformation</w:t>
      </w:r>
      <w:r w:rsidRPr="00975E87">
        <w:rPr>
          <w:rFonts w:ascii="Calibri" w:hAnsi="Calibri" w:cs="Calibri"/>
          <w:color w:val="000000"/>
          <w:sz w:val="22"/>
        </w:rPr>
        <w:t>. Berlin: Springer Verlag.</w:t>
      </w:r>
    </w:p>
    <w:p w14:paraId="63C31586" w14:textId="77777777" w:rsidR="00FA0F6E" w:rsidRPr="00975E87" w:rsidRDefault="00FA0F6E" w:rsidP="00FA0F6E">
      <w:pPr>
        <w:pStyle w:val="Heading2"/>
      </w:pPr>
      <w:r w:rsidRPr="00975E87">
        <w:t>2. Autor-Jahr-Zitierung (z. B. APA-Stil)</w:t>
      </w:r>
    </w:p>
    <w:p w14:paraId="4E1DAB64" w14:textId="77777777" w:rsidR="00FA0F6E" w:rsidRPr="00975E87" w:rsidRDefault="00FA0F6E" w:rsidP="00FA0F6E">
      <w:pPr>
        <w:pStyle w:val="NormalWeb"/>
        <w:rPr>
          <w:rFonts w:ascii="Calibri" w:hAnsi="Calibri" w:cs="Calibri"/>
          <w:color w:val="000000"/>
          <w:sz w:val="22"/>
        </w:rPr>
      </w:pPr>
      <w:r w:rsidRPr="00975E87">
        <w:rPr>
          <w:rFonts w:ascii="Calibri" w:hAnsi="Calibri" w:cs="Calibri"/>
          <w:color w:val="000000"/>
          <w:sz w:val="22"/>
        </w:rPr>
        <w:t>Hier wird die Quelle direkt im Text genannt, meist in Klammern.</w:t>
      </w:r>
    </w:p>
    <w:p w14:paraId="634502E1" w14:textId="77777777" w:rsidR="00FA0F6E" w:rsidRPr="00975E87" w:rsidRDefault="00FA0F6E" w:rsidP="00FA0F6E">
      <w:pPr>
        <w:pStyle w:val="NormalWeb"/>
        <w:rPr>
          <w:rFonts w:ascii="Calibri" w:hAnsi="Calibri" w:cs="Calibri"/>
          <w:color w:val="000000"/>
          <w:sz w:val="22"/>
        </w:rPr>
      </w:pPr>
      <w:r w:rsidRPr="00975E87">
        <w:rPr>
          <w:rStyle w:val="Strong"/>
          <w:rFonts w:ascii="Calibri" w:hAnsi="Calibri" w:cs="Calibri"/>
          <w:color w:val="000000"/>
          <w:sz w:val="22"/>
        </w:rPr>
        <w:t>Beispiel:</w:t>
      </w:r>
    </w:p>
    <w:p w14:paraId="698C4CA0" w14:textId="77777777" w:rsidR="00FA0F6E" w:rsidRPr="00975E87" w:rsidRDefault="00FA0F6E" w:rsidP="00FA0F6E">
      <w:pPr>
        <w:pStyle w:val="NormalWeb"/>
        <w:rPr>
          <w:rFonts w:ascii="Calibri" w:hAnsi="Calibri" w:cs="Calibri"/>
          <w:color w:val="000000"/>
          <w:sz w:val="22"/>
        </w:rPr>
      </w:pPr>
      <w:r w:rsidRPr="00975E87">
        <w:rPr>
          <w:rFonts w:ascii="Calibri" w:hAnsi="Calibri" w:cs="Calibri"/>
          <w:color w:val="000000"/>
          <w:sz w:val="22"/>
        </w:rPr>
        <w:t>Die Digitalisierung verändert die Arbeitswelt grundlegend (Müller, 2021).</w:t>
      </w:r>
    </w:p>
    <w:p w14:paraId="46647CA0" w14:textId="77777777" w:rsidR="00FA0F6E" w:rsidRPr="00975E87" w:rsidRDefault="00FA0F6E" w:rsidP="00FA0F6E">
      <w:pPr>
        <w:pStyle w:val="NormalWeb"/>
        <w:rPr>
          <w:rFonts w:ascii="Calibri" w:hAnsi="Calibri" w:cs="Calibri"/>
          <w:color w:val="000000"/>
          <w:sz w:val="22"/>
        </w:rPr>
      </w:pPr>
      <w:r w:rsidRPr="00975E87">
        <w:rPr>
          <w:rFonts w:ascii="Calibri" w:hAnsi="Calibri" w:cs="Calibri"/>
          <w:color w:val="000000"/>
          <w:sz w:val="22"/>
        </w:rPr>
        <w:t>Am Ende des Dokuments folgt ein Literaturverzeichnis:</w:t>
      </w:r>
    </w:p>
    <w:p w14:paraId="180DF28D" w14:textId="77777777" w:rsidR="0002489D" w:rsidRPr="00FA0F6E" w:rsidRDefault="00FA0F6E" w:rsidP="00FA0F6E">
      <w:pPr>
        <w:pStyle w:val="NormalWeb"/>
        <w:rPr>
          <w:rFonts w:ascii="Calibri" w:hAnsi="Calibri" w:cs="Calibri"/>
          <w:color w:val="000000"/>
          <w:sz w:val="22"/>
        </w:rPr>
      </w:pPr>
      <w:r w:rsidRPr="00975E87">
        <w:rPr>
          <w:rFonts w:ascii="Calibri" w:hAnsi="Calibri" w:cs="Calibri"/>
          <w:color w:val="000000"/>
          <w:sz w:val="22"/>
        </w:rPr>
        <w:t xml:space="preserve">Müller, H. (2021). </w:t>
      </w:r>
      <w:r w:rsidRPr="00975E87">
        <w:rPr>
          <w:rStyle w:val="Emphasis"/>
          <w:rFonts w:ascii="Calibri" w:hAnsi="Calibri" w:cs="Calibri"/>
          <w:color w:val="000000"/>
          <w:sz w:val="22"/>
        </w:rPr>
        <w:t>Digitale Transformation</w:t>
      </w:r>
      <w:r w:rsidRPr="00975E87">
        <w:rPr>
          <w:rFonts w:ascii="Calibri" w:hAnsi="Calibri" w:cs="Calibri"/>
          <w:color w:val="000000"/>
          <w:sz w:val="22"/>
        </w:rPr>
        <w:t>. Berlin: Springer Verlag.</w:t>
      </w:r>
    </w:p>
    <w:sectPr w:rsidR="0002489D" w:rsidRPr="00FA0F6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947D6"/>
    <w:multiLevelType w:val="hybridMultilevel"/>
    <w:tmpl w:val="3AF8CEC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720B3"/>
    <w:multiLevelType w:val="hybridMultilevel"/>
    <w:tmpl w:val="ADD8DC6C"/>
    <w:lvl w:ilvl="0" w:tplc="BB10DE4A">
      <w:start w:val="1"/>
      <w:numFmt w:val="decimal"/>
      <w:pStyle w:val="Schritt"/>
      <w:lvlText w:val="%1."/>
      <w:lvlJc w:val="left"/>
      <w:pPr>
        <w:ind w:left="720" w:hanging="360"/>
      </w:pPr>
      <w:rPr>
        <w:rFonts w:hint="default"/>
        <w:b/>
        <w:i w:val="0"/>
        <w:color w:val="4472C4" w:themeColor="accent1"/>
        <w:u w:val="none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A7561"/>
    <w:multiLevelType w:val="hybridMultilevel"/>
    <w:tmpl w:val="7340025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20E47"/>
    <w:multiLevelType w:val="hybridMultilevel"/>
    <w:tmpl w:val="FF506C2E"/>
    <w:lvl w:ilvl="0" w:tplc="661E14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F60D36"/>
    <w:multiLevelType w:val="hybridMultilevel"/>
    <w:tmpl w:val="B1D02B2E"/>
    <w:lvl w:ilvl="0" w:tplc="C5D868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803773">
    <w:abstractNumId w:val="4"/>
  </w:num>
  <w:num w:numId="2" w16cid:durableId="206339311">
    <w:abstractNumId w:val="3"/>
  </w:num>
  <w:num w:numId="3" w16cid:durableId="837695726">
    <w:abstractNumId w:val="2"/>
  </w:num>
  <w:num w:numId="4" w16cid:durableId="1502744760">
    <w:abstractNumId w:val="1"/>
  </w:num>
  <w:num w:numId="5" w16cid:durableId="1497695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E8C"/>
    <w:rsid w:val="0002489D"/>
    <w:rsid w:val="00185483"/>
    <w:rsid w:val="00332E8C"/>
    <w:rsid w:val="003921E6"/>
    <w:rsid w:val="00861021"/>
    <w:rsid w:val="00A16A75"/>
    <w:rsid w:val="00A3327F"/>
    <w:rsid w:val="00A7207F"/>
    <w:rsid w:val="00B66745"/>
    <w:rsid w:val="00C77637"/>
    <w:rsid w:val="00C8581D"/>
    <w:rsid w:val="00C96469"/>
    <w:rsid w:val="00D67386"/>
    <w:rsid w:val="00E47F50"/>
    <w:rsid w:val="00F90394"/>
    <w:rsid w:val="00FA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52BDC"/>
  <w15:chartTrackingRefBased/>
  <w15:docId w15:val="{BB56133D-5AFD-4052-A792-3C9B5BA1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32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32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32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32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32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32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32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32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32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2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332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2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27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27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2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2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2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2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32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32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32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32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32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32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32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327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32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27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327F"/>
    <w:rPr>
      <w:b/>
      <w:bCs/>
      <w:smallCaps/>
      <w:color w:val="2F5496" w:themeColor="accent1" w:themeShade="BF"/>
      <w:spacing w:val="5"/>
    </w:rPr>
  </w:style>
  <w:style w:type="paragraph" w:customStyle="1" w:styleId="Schritt">
    <w:name w:val="Schritt"/>
    <w:basedOn w:val="Normal"/>
    <w:link w:val="SchrittChar"/>
    <w:qFormat/>
    <w:rsid w:val="00D67386"/>
    <w:pPr>
      <w:numPr>
        <w:numId w:val="4"/>
      </w:numPr>
    </w:pPr>
  </w:style>
  <w:style w:type="character" w:customStyle="1" w:styleId="SchrittChar">
    <w:name w:val="Schritt Char"/>
    <w:basedOn w:val="DefaultParagraphFont"/>
    <w:link w:val="Schritt"/>
    <w:rsid w:val="00D67386"/>
  </w:style>
  <w:style w:type="paragraph" w:styleId="NormalWeb">
    <w:name w:val="Normal (Web)"/>
    <w:basedOn w:val="Normal"/>
    <w:uiPriority w:val="99"/>
    <w:unhideWhenUsed/>
    <w:rsid w:val="00FA0F6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de-CH"/>
      <w14:ligatures w14:val="none"/>
    </w:rPr>
  </w:style>
  <w:style w:type="character" w:styleId="Strong">
    <w:name w:val="Strong"/>
    <w:basedOn w:val="DefaultParagraphFont"/>
    <w:uiPriority w:val="22"/>
    <w:qFormat/>
    <w:rsid w:val="00FA0F6E"/>
    <w:rPr>
      <w:b/>
      <w:bCs/>
    </w:rPr>
  </w:style>
  <w:style w:type="character" w:styleId="Emphasis">
    <w:name w:val="Emphasis"/>
    <w:basedOn w:val="DefaultParagraphFont"/>
    <w:uiPriority w:val="20"/>
    <w:qFormat/>
    <w:rsid w:val="00FA0F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\OneDrive%20-%20Kantonsschule%20Wettingen\irgendwas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irgendwas.dotx</Template>
  <TotalTime>0</TotalTime>
  <Pages>2</Pages>
  <Words>409</Words>
  <Characters>2582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Chéhab</dc:creator>
  <cp:keywords/>
  <dc:description/>
  <cp:lastModifiedBy>Marc Chéhab</cp:lastModifiedBy>
  <cp:revision>1</cp:revision>
  <dcterms:created xsi:type="dcterms:W3CDTF">2026-05-11T07:02:00Z</dcterms:created>
  <dcterms:modified xsi:type="dcterms:W3CDTF">2026-05-11T07:02:00Z</dcterms:modified>
</cp:coreProperties>
</file>